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9419B5" w:rsidRDefault="00A475D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419B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9419B5">
              <w:t xml:space="preserve"> </w:t>
            </w:r>
            <w:proofErr w:type="spellStart"/>
            <w:r w:rsidR="009419B5" w:rsidRPr="009419B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Πλ</w:t>
            </w:r>
            <w:proofErr w:type="spellEnd"/>
            <w:r w:rsidR="009419B5" w:rsidRPr="009419B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ακέτα Διάτρητη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19B5" w:rsidRPr="004E67E9" w:rsidTr="007F4C6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αστάσεις πλα</w:t>
            </w: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κέτ</w:t>
            </w:r>
            <w:proofErr w:type="spellEnd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ας: 28x147mm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19B5" w:rsidRPr="004E67E9" w:rsidTr="007F4C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Πλ</w:t>
            </w:r>
            <w:proofErr w:type="spellEnd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ακέτας: </w:t>
            </w: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Perfboard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19B5" w:rsidRPr="004E67E9" w:rsidTr="007F4C6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Grid: 0.1" (2.54mm)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19B5" w:rsidRPr="004E67E9" w:rsidTr="007F4C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Pads: 10x54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19B5" w:rsidRPr="004E67E9" w:rsidTr="007F4C6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Hole diameter: 0.9mm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19B5" w:rsidRPr="004E67E9" w:rsidTr="007F4C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9B5" w:rsidRPr="009419B5" w:rsidRDefault="009419B5" w:rsidP="009419B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 xml:space="preserve">Material: FR-4 (glass </w:t>
            </w:r>
            <w:proofErr w:type="spellStart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fiber</w:t>
            </w:r>
            <w:proofErr w:type="spellEnd"/>
            <w:r w:rsidRPr="009419B5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419B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9B5" w:rsidRPr="004E67E9" w:rsidRDefault="009419B5" w:rsidP="009419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9419B5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696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343AFD1C</Template>
  <TotalTime>0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2025-12-03T12:52:00Z</dcterms:created>
  <dcterms:modified xsi:type="dcterms:W3CDTF">2025-12-03T12:52:00Z</dcterms:modified>
</cp:coreProperties>
</file>